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E5E23" w14:textId="4B7F594F" w:rsidR="00535962" w:rsidRPr="00F7167E" w:rsidRDefault="00B66A0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99F1EE" wp14:editId="058B4915">
                <wp:simplePos x="0" y="0"/>
                <wp:positionH relativeFrom="column">
                  <wp:posOffset>4200525</wp:posOffset>
                </wp:positionH>
                <wp:positionV relativeFrom="paragraph">
                  <wp:posOffset>-533400</wp:posOffset>
                </wp:positionV>
                <wp:extent cx="2138045" cy="667385"/>
                <wp:effectExtent l="9525" t="9525" r="5080" b="8890"/>
                <wp:wrapNone/>
                <wp:docPr id="1132342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8045" cy="667385"/>
                          <a:chOff x="12866" y="523"/>
                          <a:chExt cx="2544" cy="1104"/>
                        </a:xfrm>
                      </wpg:grpSpPr>
                      <wps:wsp>
                        <wps:cNvPr id="56327394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65726991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2133698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C07556" w14:textId="495A45FC" w:rsidR="00BA784D" w:rsidRPr="008F78A9" w:rsidRDefault="00B66A06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INTRANT-DAF-CM-2025-0062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48462316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397A33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99F1EE" id="Group 22" o:spid="_x0000_s1026" style="position:absolute;margin-left:330.75pt;margin-top:-42pt;width:168.35pt;height:52.5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">
                <v:rect id="Rectangle 23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" filled="f"/>
                <v:group id="Group 24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" fillcolor="white [3212]" strokecolor="white [3212]" strokeweight="2.25pt">
                    <v:textbox inset=",0">
                      <w:txbxContent>
                        <w:p w14:paraId="59C07556" w14:textId="495A45FC" w:rsidR="00BA784D" w:rsidRPr="008F78A9" w:rsidRDefault="00B66A06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INTRANT-DAF-CM-2025-0062</w:t>
                          </w: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1F397A33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703395" wp14:editId="6D0B17DA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210214828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C4561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03395" id="Text Box 21" o:spid="_x0000_s1031" type="#_x0000_t202" style="position:absolute;margin-left:-27.75pt;margin-top:-42.9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WBY/fuAAAAAKAQAADwAAAAAAAAAAAAAAAAAwBAAAZHJzL2Rvd25yZXYueG1sUEsFBgAAAAAEAAQA&#10;8wAAAD0FAAAAAA==&#10;" filled="f" stroked="f">
                <v:textbox inset="0,0,0,0">
                  <w:txbxContent>
                    <w:p w14:paraId="495C4561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7BCFD" wp14:editId="6763CB21">
                <wp:simplePos x="0" y="0"/>
                <wp:positionH relativeFrom="column">
                  <wp:posOffset>-433070</wp:posOffset>
                </wp:positionH>
                <wp:positionV relativeFrom="paragraph">
                  <wp:posOffset>-299720</wp:posOffset>
                </wp:positionV>
                <wp:extent cx="1028700" cy="1078230"/>
                <wp:effectExtent l="0" t="0" r="4445" b="2540"/>
                <wp:wrapNone/>
                <wp:docPr id="10891918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8659172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CA87FD4" wp14:editId="273CC5D4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7BCFD" id="Text Box 2" o:spid="_x0000_s1032" type="#_x0000_t202" style="position:absolute;margin-left:-34.1pt;margin-top:-2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38659172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CA87FD4" wp14:editId="273CC5D4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EE2FDE5" wp14:editId="25330A24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9E3FAD" w14:textId="32A0E99D" w:rsidR="00535962" w:rsidRPr="00535962" w:rsidRDefault="00B66A06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18D9A6" wp14:editId="053A8F87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0"/>
                <wp:wrapNone/>
                <wp:docPr id="17847258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F5EE0" w14:textId="77777777" w:rsidR="0026335F" w:rsidRPr="0026335F" w:rsidRDefault="00B66A0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8D9A6" id="Text Box 12" o:spid="_x0000_s1033" type="#_x0000_t202" style="position:absolute;margin-left:380.7pt;margin-top:5.0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720F5EE0" w14:textId="77777777" w:rsidR="0026335F" w:rsidRPr="0026335F" w:rsidRDefault="00B66A0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EFDBD52" w14:textId="56BF03E3" w:rsidR="00535962" w:rsidRDefault="00B66A0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629596" wp14:editId="35E96B1D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16156750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C3204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9596" id="Text Box 13" o:spid="_x0000_s1034" type="#_x0000_t202" style="position:absolute;margin-left:401.1pt;margin-top:3.4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69C3204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1184FE" wp14:editId="28E0D491">
                <wp:simplePos x="0" y="0"/>
                <wp:positionH relativeFrom="column">
                  <wp:posOffset>1210310</wp:posOffset>
                </wp:positionH>
                <wp:positionV relativeFrom="paragraph">
                  <wp:posOffset>15875</wp:posOffset>
                </wp:positionV>
                <wp:extent cx="3171825" cy="279400"/>
                <wp:effectExtent l="635" t="635" r="0" b="0"/>
                <wp:wrapNone/>
                <wp:docPr id="193999907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6602C" w14:textId="77777777" w:rsidR="002E1412" w:rsidRPr="002E1412" w:rsidRDefault="00B66A0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184FE" id="Text Box 16" o:spid="_x0000_s1035" type="#_x0000_t202" style="position:absolute;margin-left:95.3pt;margin-top:1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niIea3QAAAAgBAAAPAAAAZHJz&#10;L2Rvd25yZXYueG1sTI/BTsMwEETvSPyDtUhcEHVaNS4JcSqoBOLa0g/YxG4SEa+j2G3Sv+9yguNo&#10;RjNviu3senGxY+g8aVguEhCWam86ajQcvz+eX0CEiGSw92Q1XG2AbXl/V2Bu/ER7eznERnAJhRw1&#10;tDEOuZShbq3DsPCDJfZOfnQYWY6NNCNOXO56uUoSJR12xAstDnbX2vrncHYaTl/TU5pN1Wc8bvZr&#10;9Y7dpvJXrR8f5rdXENHO8S8Mv/iMDiUzVf5MJoiedZYojmpYpSDYV1myBFFpWKsUZFnI/wfKGwA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niIea3QAAAAgBAAAPAAAAAAAAAAAAAAAA&#10;AFMEAABkcnMvZG93bnJldi54bWxQSwUGAAAAAAQABADzAAAAXQUAAAAA&#10;" stroked="f">
                <v:textbox>
                  <w:txbxContent>
                    <w:p w14:paraId="6566602C" w14:textId="77777777" w:rsidR="002E1412" w:rsidRPr="002E1412" w:rsidRDefault="00B66A0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754B4B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7A6176A" w14:textId="1E9FC081" w:rsidR="00A640BD" w:rsidRPr="00C66D08" w:rsidRDefault="00B66A06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27D485" wp14:editId="4B8DEBE6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1905" r="2540" b="3175"/>
                <wp:wrapNone/>
                <wp:docPr id="122245788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D8FF95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7D485" id="Text Box 18" o:spid="_x0000_s1036" type="#_x0000_t202" style="position:absolute;left:0;text-align:left;margin-left:19.1pt;margin-top:6.6pt;width:401.45pt;height:3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IQhI1H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28D8FF95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49DD212A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34E1210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2517C66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1C2442E7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62762B3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20022B25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0E3DF42D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79CD0BA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A4422EA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32FC359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109FA4E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57856E8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4EF327A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3550" w14:textId="77777777" w:rsidR="005414DF" w:rsidRDefault="005414DF" w:rsidP="001007E7">
      <w:pPr>
        <w:spacing w:after="0" w:line="240" w:lineRule="auto"/>
      </w:pPr>
      <w:r>
        <w:separator/>
      </w:r>
    </w:p>
  </w:endnote>
  <w:endnote w:type="continuationSeparator" w:id="0">
    <w:p w14:paraId="5D28068A" w14:textId="77777777" w:rsidR="005414DF" w:rsidRDefault="005414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A70F" w14:textId="65729562" w:rsidR="001007E7" w:rsidRDefault="00B66A0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740C3D" wp14:editId="21AC2E22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68157497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E196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40C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617E196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9064551" wp14:editId="009E275F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590D33" wp14:editId="1584D36B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190383253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DB7A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B1A460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590D33" id="Text Box 3" o:spid="_x0000_s1038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4C1DB7A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B1A460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970AA3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23EC99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C75B0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3FBDA7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F990B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68A4" w14:textId="77777777" w:rsidR="005414DF" w:rsidRDefault="005414DF" w:rsidP="001007E7">
      <w:pPr>
        <w:spacing w:after="0" w:line="240" w:lineRule="auto"/>
      </w:pPr>
      <w:r>
        <w:separator/>
      </w:r>
    </w:p>
  </w:footnote>
  <w:footnote w:type="continuationSeparator" w:id="0">
    <w:p w14:paraId="4AF2A024" w14:textId="77777777" w:rsidR="005414DF" w:rsidRDefault="005414D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3803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04896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31BB"/>
    <w:rsid w:val="00A32E97"/>
    <w:rsid w:val="00A640BD"/>
    <w:rsid w:val="00A641A7"/>
    <w:rsid w:val="00A72F42"/>
    <w:rsid w:val="00AD7919"/>
    <w:rsid w:val="00B62EEF"/>
    <w:rsid w:val="00B66A06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54300A70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806B-24C3-4B57-B5ED-169DBA1B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</cp:lastModifiedBy>
  <cp:revision>2</cp:revision>
  <cp:lastPrinted>2011-03-04T18:53:00Z</cp:lastPrinted>
  <dcterms:created xsi:type="dcterms:W3CDTF">2025-09-29T16:02:00Z</dcterms:created>
  <dcterms:modified xsi:type="dcterms:W3CDTF">2025-09-29T16:02:00Z</dcterms:modified>
</cp:coreProperties>
</file>